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482DC5">
      <w:pPr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>“精准医学研究”</w:t>
      </w:r>
      <w:r>
        <w:rPr>
          <w:rFonts w:ascii="黑体" w:eastAsia="黑体" w:hAnsi="黑体" w:hint="eastAsia"/>
          <w:sz w:val="36"/>
        </w:rPr>
        <w:t>重点专项</w:t>
      </w:r>
    </w:p>
    <w:p w:rsidR="00000000" w:rsidRDefault="00482DC5">
      <w:pPr>
        <w:spacing w:afterLines="50"/>
        <w:jc w:val="center"/>
        <w:rPr>
          <w:rFonts w:ascii="黑体" w:eastAsia="黑体" w:hAnsi="黑体" w:hint="eastAsia"/>
          <w:sz w:val="36"/>
        </w:rPr>
      </w:pPr>
      <w:r>
        <w:rPr>
          <w:rFonts w:ascii="黑体" w:eastAsia="黑体" w:hAnsi="黑体" w:hint="eastAsia"/>
          <w:sz w:val="36"/>
        </w:rPr>
        <w:t>2016</w:t>
      </w:r>
      <w:r>
        <w:rPr>
          <w:rFonts w:ascii="黑体" w:eastAsia="黑体" w:hAnsi="黑体" w:hint="eastAsia"/>
          <w:sz w:val="36"/>
        </w:rPr>
        <w:t>年项目指南编制专家名单</w:t>
      </w:r>
    </w:p>
    <w:tbl>
      <w:tblPr>
        <w:tblW w:w="0" w:type="auto"/>
        <w:jc w:val="center"/>
        <w:tblLayout w:type="fixed"/>
        <w:tblLook w:val="0000"/>
      </w:tblPr>
      <w:tblGrid>
        <w:gridCol w:w="1030"/>
        <w:gridCol w:w="1508"/>
        <w:gridCol w:w="4472"/>
        <w:gridCol w:w="1680"/>
      </w:tblGrid>
      <w:tr w:rsidR="00000000">
        <w:trPr>
          <w:cantSplit/>
          <w:trHeight w:val="771"/>
          <w:tblHeader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名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单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位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职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称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李亦学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中国科学院上海生命科学研究院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曾长青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中国科学院北京基因组研究所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徐瑞华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中山大学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金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力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复旦大学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5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方福德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中国医学科学院基础医学研究所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6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王绿化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中国医学科学院肿瘤医院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主任医师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7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徐凯峰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中国医学科学院北京协和医院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主任医师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8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黄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辉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中国医学科学院北京协和医院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副研究员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9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贺福初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军委科技委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王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辰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中日友好医院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惠汝太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阜外医院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谢晓亮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北京大学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授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张学敏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军事医学科学院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  <w:tr w:rsidR="00000000">
        <w:trPr>
          <w:cantSplit/>
          <w:trHeight w:val="771"/>
          <w:jc w:val="center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陈志南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第四军医大学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000" w:rsidRDefault="00482DC5">
            <w:pPr>
              <w:adjustRightInd w:val="0"/>
              <w:snapToGrid w:val="0"/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研究员</w:t>
            </w:r>
          </w:p>
        </w:tc>
      </w:tr>
    </w:tbl>
    <w:p w:rsidR="00482DC5" w:rsidRDefault="00482DC5">
      <w:pPr>
        <w:jc w:val="center"/>
        <w:rPr>
          <w:rFonts w:ascii="黑体" w:eastAsia="黑体" w:hAnsi="黑体" w:hint="eastAsia"/>
          <w:sz w:val="36"/>
        </w:rPr>
      </w:pPr>
    </w:p>
    <w:sectPr w:rsidR="00482D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DC5" w:rsidRDefault="00482DC5" w:rsidP="00371DAB">
      <w:r>
        <w:separator/>
      </w:r>
    </w:p>
  </w:endnote>
  <w:endnote w:type="continuationSeparator" w:id="0">
    <w:p w:rsidR="00482DC5" w:rsidRDefault="00482DC5" w:rsidP="00371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DC5" w:rsidRDefault="00482DC5" w:rsidP="00371DAB">
      <w:r>
        <w:separator/>
      </w:r>
    </w:p>
  </w:footnote>
  <w:footnote w:type="continuationSeparator" w:id="0">
    <w:p w:rsidR="00482DC5" w:rsidRDefault="00482DC5" w:rsidP="00371D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371DAB"/>
    <w:rsid w:val="0048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0</TotalTime>
  <Pages>1</Pages>
  <Words>52</Words>
  <Characters>298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NUAA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《生物安全关键技术研发》重点专项2016年项目指南编制专家名单</dc:title>
  <dc:creator>sfs-lgn</dc:creator>
  <cp:lastModifiedBy>NUAA</cp:lastModifiedBy>
  <cp:revision>2</cp:revision>
  <cp:lastPrinted>1899-12-30T00:00:00Z</cp:lastPrinted>
  <dcterms:created xsi:type="dcterms:W3CDTF">2019-01-04T08:50:00Z</dcterms:created>
  <dcterms:modified xsi:type="dcterms:W3CDTF">2019-01-04T08:50:00Z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2052-6.6.0.2671</vt:lpwstr>
  </property>
</Properties>
</file>